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Joane MARKBY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 (fl.1476-7)</w:t>
      </w:r>
    </w:p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Romney, Kent.</w:t>
      </w:r>
    </w:p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 xml:space="preserve">         1476-7</w:t>
      </w:r>
      <w:r w:rsidRPr="00EE171C">
        <w:rPr>
          <w:rFonts w:ascii="Times New Roman" w:hAnsi="Times New Roman" w:cs="Times New Roman"/>
          <w:sz w:val="24"/>
          <w:szCs w:val="24"/>
        </w:rPr>
        <w:tab/>
        <w:t>She made her Will.  (Plomer p.316)</w:t>
      </w:r>
    </w:p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E22" w:rsidRPr="00EE171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52E22" w:rsidP="00252E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22" w:rsidRDefault="00252E22" w:rsidP="00564E3C">
      <w:pPr>
        <w:spacing w:after="0" w:line="240" w:lineRule="auto"/>
      </w:pPr>
      <w:r>
        <w:separator/>
      </w:r>
    </w:p>
  </w:endnote>
  <w:endnote w:type="continuationSeparator" w:id="0">
    <w:p w:rsidR="00252E22" w:rsidRDefault="00252E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2E22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22" w:rsidRDefault="00252E22" w:rsidP="00564E3C">
      <w:pPr>
        <w:spacing w:after="0" w:line="240" w:lineRule="auto"/>
      </w:pPr>
      <w:r>
        <w:separator/>
      </w:r>
    </w:p>
  </w:footnote>
  <w:footnote w:type="continuationSeparator" w:id="0">
    <w:p w:rsidR="00252E22" w:rsidRDefault="00252E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22"/>
    <w:rsid w:val="00252E2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8C49BE-7E8B-4034-8F1F-63AC4D8A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2015-10-20T20:44:00Z</dcterms:created>
  <dcterms:modified xsi:type="dcterms:W3CDTF">2015-10-20T20:55:00Z</dcterms:modified>
</cp:coreProperties>
</file>